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60D05" w14:textId="0AEAB1D6" w:rsidR="00684FF6" w:rsidRPr="00CB7EE2" w:rsidRDefault="00684FF6" w:rsidP="005668DD">
      <w:pPr>
        <w:pStyle w:val="Naslov3"/>
        <w:spacing w:before="120"/>
        <w:jc w:val="center"/>
        <w:rPr>
          <w:sz w:val="20"/>
          <w:szCs w:val="20"/>
        </w:rPr>
      </w:pPr>
      <w:r>
        <w:rPr>
          <w:sz w:val="20"/>
          <w:szCs w:val="20"/>
        </w:rPr>
        <w:t>Vzorec finančnega</w:t>
      </w:r>
      <w:r w:rsidRPr="00CB7EE2">
        <w:rPr>
          <w:sz w:val="20"/>
          <w:szCs w:val="20"/>
        </w:rPr>
        <w:t xml:space="preserve"> zavarovanja za dobro izvedbo pogodbenih obveznosti</w:t>
      </w:r>
    </w:p>
    <w:p w14:paraId="53DF8FA8" w14:textId="77777777" w:rsidR="0078678A" w:rsidRPr="00CB7EE2" w:rsidRDefault="0078678A" w:rsidP="0078678A">
      <w:pPr>
        <w:rPr>
          <w:rFonts w:ascii="Arial" w:hAnsi="Arial" w:cs="Arial"/>
          <w:sz w:val="20"/>
          <w:szCs w:val="20"/>
        </w:rPr>
      </w:pPr>
    </w:p>
    <w:p w14:paraId="4297085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>Glava s podatki o garantu (</w:t>
      </w:r>
      <w:r w:rsidR="00992B7A" w:rsidRPr="00CB7EE2">
        <w:rPr>
          <w:rFonts w:ascii="Arial" w:hAnsi="Arial" w:cs="Arial"/>
          <w:i/>
          <w:sz w:val="20"/>
          <w:szCs w:val="20"/>
        </w:rPr>
        <w:t>zavarovalnici/</w:t>
      </w:r>
      <w:r w:rsidRPr="00CB7EE2">
        <w:rPr>
          <w:rFonts w:ascii="Arial" w:hAnsi="Arial" w:cs="Arial"/>
          <w:i/>
          <w:sz w:val="20"/>
          <w:szCs w:val="20"/>
        </w:rPr>
        <w:t>banki) ali SWIFT ključ</w:t>
      </w:r>
    </w:p>
    <w:p w14:paraId="372778B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004F34DE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Za:       </w:t>
      </w:r>
      <w:r w:rsidRPr="00CB7EE2">
        <w:rPr>
          <w:rFonts w:ascii="Arial" w:hAnsi="Arial" w:cs="Arial"/>
          <w:i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i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i/>
          <w:sz w:val="20"/>
          <w:szCs w:val="20"/>
        </w:rPr>
      </w:r>
      <w:r w:rsidRPr="00CB7EE2">
        <w:rPr>
          <w:rFonts w:ascii="Arial" w:hAnsi="Arial" w:cs="Arial"/>
          <w:i/>
          <w:sz w:val="20"/>
          <w:szCs w:val="20"/>
        </w:rPr>
        <w:fldChar w:fldCharType="separate"/>
      </w:r>
      <w:r w:rsidRPr="00CB7EE2">
        <w:rPr>
          <w:rFonts w:ascii="Arial" w:hAnsi="Arial" w:cs="Arial"/>
          <w:i/>
          <w:noProof/>
          <w:sz w:val="20"/>
          <w:szCs w:val="20"/>
        </w:rPr>
        <w:t> </w:t>
      </w:r>
      <w:r w:rsidRPr="00CB7EE2">
        <w:rPr>
          <w:rFonts w:ascii="Arial" w:hAnsi="Arial" w:cs="Arial"/>
          <w:i/>
          <w:noProof/>
          <w:sz w:val="20"/>
          <w:szCs w:val="20"/>
        </w:rPr>
        <w:t> </w:t>
      </w:r>
      <w:r w:rsidRPr="00CB7EE2">
        <w:rPr>
          <w:rFonts w:ascii="Arial" w:hAnsi="Arial" w:cs="Arial"/>
          <w:i/>
          <w:noProof/>
          <w:sz w:val="20"/>
          <w:szCs w:val="20"/>
        </w:rPr>
        <w:t> </w:t>
      </w:r>
      <w:r w:rsidRPr="00CB7EE2">
        <w:rPr>
          <w:rFonts w:ascii="Arial" w:hAnsi="Arial" w:cs="Arial"/>
          <w:i/>
          <w:noProof/>
          <w:sz w:val="20"/>
          <w:szCs w:val="20"/>
        </w:rPr>
        <w:t> </w:t>
      </w:r>
      <w:r w:rsidRPr="00CB7EE2">
        <w:rPr>
          <w:rFonts w:ascii="Arial" w:hAnsi="Arial" w:cs="Arial"/>
          <w:i/>
          <w:noProof/>
          <w:sz w:val="20"/>
          <w:szCs w:val="20"/>
        </w:rPr>
        <w:t> </w:t>
      </w:r>
      <w:r w:rsidRPr="00CB7EE2">
        <w:rPr>
          <w:rFonts w:ascii="Arial" w:hAnsi="Arial" w:cs="Arial"/>
          <w:i/>
          <w:sz w:val="20"/>
          <w:szCs w:val="20"/>
        </w:rPr>
        <w:fldChar w:fldCharType="end"/>
      </w:r>
      <w:r w:rsidRPr="00CB7EE2">
        <w:rPr>
          <w:rFonts w:ascii="Arial" w:hAnsi="Arial" w:cs="Arial"/>
          <w:i/>
          <w:sz w:val="20"/>
          <w:szCs w:val="20"/>
        </w:rPr>
        <w:t xml:space="preserve">  (vpiše se upravičenca tj. naročnika javnega naročila)</w:t>
      </w:r>
    </w:p>
    <w:p w14:paraId="79ABCC1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Datum: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datum izdaje)</w:t>
      </w:r>
    </w:p>
    <w:p w14:paraId="4EC164F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C4B8BC8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VRSTA </w:t>
      </w:r>
      <w:r w:rsidR="00462BAA" w:rsidRPr="00CB7EE2">
        <w:rPr>
          <w:rFonts w:ascii="Arial" w:hAnsi="Arial" w:cs="Arial"/>
          <w:b/>
          <w:sz w:val="20"/>
          <w:szCs w:val="20"/>
        </w:rPr>
        <w:t>ZAVAROVANJA</w:t>
      </w:r>
      <w:r w:rsidRPr="00CB7EE2">
        <w:rPr>
          <w:rFonts w:ascii="Arial" w:hAnsi="Arial" w:cs="Arial"/>
          <w:b/>
          <w:sz w:val="20"/>
          <w:szCs w:val="20"/>
        </w:rPr>
        <w:t>:</w:t>
      </w:r>
      <w:r w:rsidR="00992B7A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vrsta zavarovanja: kavcijsko zavarovanje/</w:t>
      </w:r>
      <w:r w:rsidR="0074212D">
        <w:rPr>
          <w:rFonts w:ascii="Arial" w:hAnsi="Arial" w:cs="Arial"/>
          <w:i/>
          <w:sz w:val="20"/>
          <w:szCs w:val="20"/>
        </w:rPr>
        <w:t xml:space="preserve">bančna </w:t>
      </w:r>
      <w:r w:rsidR="00992B7A" w:rsidRPr="00CB7EE2">
        <w:rPr>
          <w:rFonts w:ascii="Arial" w:hAnsi="Arial" w:cs="Arial"/>
          <w:i/>
          <w:sz w:val="20"/>
          <w:szCs w:val="20"/>
        </w:rPr>
        <w:t>g</w:t>
      </w:r>
      <w:r w:rsidR="0092372C" w:rsidRPr="00CB7EE2">
        <w:rPr>
          <w:rFonts w:ascii="Arial" w:hAnsi="Arial" w:cs="Arial"/>
          <w:i/>
          <w:sz w:val="20"/>
          <w:szCs w:val="20"/>
        </w:rPr>
        <w:t>arancija)</w:t>
      </w:r>
    </w:p>
    <w:p w14:paraId="293E640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98F4704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ŠTEVILKA: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številka 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8A43752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EEB40F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GARANT: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in naslov </w:t>
      </w:r>
      <w:r w:rsidR="00CB7EE2" w:rsidRPr="00CB7EE2">
        <w:rPr>
          <w:rFonts w:ascii="Arial" w:hAnsi="Arial" w:cs="Arial"/>
          <w:i/>
          <w:sz w:val="20"/>
          <w:szCs w:val="20"/>
        </w:rPr>
        <w:t>zavarovalnice/</w:t>
      </w:r>
      <w:r w:rsidRPr="00CB7EE2">
        <w:rPr>
          <w:rFonts w:ascii="Arial" w:hAnsi="Arial" w:cs="Arial"/>
          <w:i/>
          <w:sz w:val="20"/>
          <w:szCs w:val="20"/>
        </w:rPr>
        <w:t>banke v kraju izdaje)</w:t>
      </w:r>
    </w:p>
    <w:p w14:paraId="22275CEE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B24E83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NAROČNIK: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4C22E0" w:rsidRPr="00CB7EE2">
        <w:rPr>
          <w:rFonts w:ascii="Arial" w:hAnsi="Arial" w:cs="Arial"/>
          <w:i/>
          <w:sz w:val="20"/>
          <w:szCs w:val="20"/>
        </w:rPr>
        <w:t>zavarovanja</w:t>
      </w:r>
      <w:r w:rsidRPr="00CB7EE2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31ED199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FFC6623" w14:textId="375A4B2C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UPRAVIČENEC: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7245BF">
        <w:rPr>
          <w:rFonts w:ascii="Arial" w:hAnsi="Arial" w:cs="Arial"/>
          <w:sz w:val="20"/>
          <w:szCs w:val="20"/>
        </w:rPr>
        <w:t>Urad Vlade Republike Slovenije za oskrbo in integracijo migrantov, Cesta v Gorice 15, 1000 Ljubljana</w:t>
      </w:r>
    </w:p>
    <w:p w14:paraId="40E73F3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2709CB7" w14:textId="77777777" w:rsidR="00643F88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OSNOVNI POSEL: </w:t>
      </w:r>
      <w:r w:rsidR="004C22E0" w:rsidRPr="00CB7EE2">
        <w:rPr>
          <w:rFonts w:ascii="Arial" w:hAnsi="Arial" w:cs="Arial"/>
          <w:sz w:val="20"/>
          <w:szCs w:val="20"/>
        </w:rPr>
        <w:t>obveznost naročnika zavarovanja iz pogodbe</w:t>
      </w:r>
      <w:r w:rsidRPr="00CB7EE2">
        <w:rPr>
          <w:rFonts w:ascii="Arial" w:hAnsi="Arial" w:cs="Arial"/>
          <w:sz w:val="20"/>
          <w:szCs w:val="20"/>
        </w:rPr>
        <w:t xml:space="preserve"> št.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z dne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643F88" w:rsidRPr="00CB7EE2">
        <w:rPr>
          <w:rFonts w:ascii="Arial" w:hAnsi="Arial" w:cs="Arial"/>
          <w:i/>
          <w:sz w:val="20"/>
          <w:szCs w:val="20"/>
        </w:rPr>
        <w:t>(vpiše se številko in datum pogodbe o izvedbi javnega naročila, sklenjene na podlagi postopka z oznako XXXXXX)</w:t>
      </w:r>
      <w:r w:rsidR="00643F88" w:rsidRPr="00CB7EE2">
        <w:rPr>
          <w:rFonts w:ascii="Arial" w:hAnsi="Arial" w:cs="Arial"/>
          <w:sz w:val="20"/>
          <w:szCs w:val="20"/>
        </w:rPr>
        <w:t xml:space="preserve"> za</w:t>
      </w:r>
      <w:r w:rsidR="00643F88" w:rsidRPr="00CB7EE2">
        <w:rPr>
          <w:rFonts w:ascii="Arial" w:hAnsi="Arial" w:cs="Arial"/>
          <w:i/>
          <w:sz w:val="20"/>
          <w:szCs w:val="20"/>
        </w:rPr>
        <w:t xml:space="preserve"> </w:t>
      </w:r>
      <w:r w:rsidR="00643F88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43F88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643F88" w:rsidRPr="00CB7EE2">
        <w:rPr>
          <w:rFonts w:ascii="Arial" w:hAnsi="Arial" w:cs="Arial"/>
          <w:sz w:val="20"/>
          <w:szCs w:val="20"/>
        </w:rPr>
      </w:r>
      <w:r w:rsidR="00643F88" w:rsidRPr="00CB7EE2">
        <w:rPr>
          <w:rFonts w:ascii="Arial" w:hAnsi="Arial" w:cs="Arial"/>
          <w:sz w:val="20"/>
          <w:szCs w:val="20"/>
        </w:rPr>
        <w:fldChar w:fldCharType="separate"/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fldChar w:fldCharType="end"/>
      </w:r>
      <w:r w:rsidR="00643F88" w:rsidRPr="00CB7EE2">
        <w:rPr>
          <w:rFonts w:ascii="Arial" w:hAnsi="Arial" w:cs="Arial"/>
          <w:sz w:val="20"/>
          <w:szCs w:val="20"/>
        </w:rPr>
        <w:t xml:space="preserve"> </w:t>
      </w:r>
      <w:r w:rsidR="00643F88" w:rsidRPr="00CB7EE2">
        <w:rPr>
          <w:rFonts w:ascii="Arial" w:hAnsi="Arial" w:cs="Arial"/>
          <w:i/>
          <w:sz w:val="20"/>
          <w:szCs w:val="20"/>
        </w:rPr>
        <w:t>(vpiše se predmet javnega naročila)</w:t>
      </w:r>
    </w:p>
    <w:p w14:paraId="3538BE65" w14:textId="77777777" w:rsidR="0078678A" w:rsidRPr="00CB7EE2" w:rsidRDefault="00643F88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 xml:space="preserve"> </w:t>
      </w:r>
    </w:p>
    <w:p w14:paraId="5CECFF1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ZNESEK IN VALUTA: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najvišji znesek s številko in besedo </w:t>
      </w:r>
      <w:r w:rsidR="00462BAA" w:rsidRPr="00CB7EE2">
        <w:rPr>
          <w:rFonts w:ascii="Arial" w:hAnsi="Arial" w:cs="Arial"/>
          <w:i/>
          <w:sz w:val="20"/>
          <w:szCs w:val="20"/>
        </w:rPr>
        <w:t>ter</w:t>
      </w:r>
      <w:r w:rsidR="004C22E0" w:rsidRPr="00CB7EE2">
        <w:rPr>
          <w:rFonts w:ascii="Arial" w:hAnsi="Arial" w:cs="Arial"/>
          <w:i/>
          <w:sz w:val="20"/>
          <w:szCs w:val="20"/>
        </w:rPr>
        <w:t xml:space="preserve"> valuta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0B02CA0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50D62FC" w14:textId="5DF827CE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CB7EE2">
        <w:rPr>
          <w:rFonts w:ascii="Arial" w:hAnsi="Arial" w:cs="Arial"/>
          <w:i/>
          <w:sz w:val="20"/>
          <w:szCs w:val="20"/>
        </w:rPr>
        <w:t>nobena</w:t>
      </w:r>
    </w:p>
    <w:p w14:paraId="6D9B1B5C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2759300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JEZIK V ZAHTEVANIH LISTINAH:</w:t>
      </w:r>
      <w:r w:rsidRPr="00CB7EE2">
        <w:rPr>
          <w:rFonts w:ascii="Arial" w:hAnsi="Arial" w:cs="Arial"/>
          <w:sz w:val="20"/>
          <w:szCs w:val="20"/>
        </w:rPr>
        <w:t xml:space="preserve"> slovenski</w:t>
      </w:r>
    </w:p>
    <w:p w14:paraId="23956D80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6967CC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(navede se SWIFT naslova garanta)</w:t>
      </w:r>
    </w:p>
    <w:p w14:paraId="463D9763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3E59A8A" w14:textId="77777777" w:rsidR="00D90380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D4087F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D4087F" w:rsidRPr="00CB7EE2">
        <w:rPr>
          <w:rFonts w:ascii="Arial" w:hAnsi="Arial" w:cs="Arial"/>
          <w:sz w:val="20"/>
          <w:szCs w:val="20"/>
        </w:rPr>
      </w:r>
      <w:r w:rsidR="00D4087F" w:rsidRPr="00CB7EE2">
        <w:rPr>
          <w:rFonts w:ascii="Arial" w:hAnsi="Arial" w:cs="Arial"/>
          <w:sz w:val="20"/>
          <w:szCs w:val="20"/>
        </w:rPr>
        <w:fldChar w:fldCharType="separate"/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sz w:val="20"/>
          <w:szCs w:val="20"/>
        </w:rPr>
        <w:fldChar w:fldCharType="end"/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i/>
          <w:sz w:val="20"/>
          <w:szCs w:val="20"/>
        </w:rPr>
        <w:t xml:space="preserve">(garant vpiše naslov podružnice, kjer se opravi predložitev papirnih listin, ali elektronski naslov za predložitev v elektronski obliki, kot </w:t>
      </w:r>
      <w:r w:rsidR="004C22E0" w:rsidRPr="00CB7EE2">
        <w:rPr>
          <w:rFonts w:ascii="Arial" w:hAnsi="Arial" w:cs="Arial"/>
          <w:i/>
          <w:sz w:val="20"/>
          <w:szCs w:val="20"/>
        </w:rPr>
        <w:t>na primer garantov SWIFT naslov</w:t>
      </w:r>
      <w:r w:rsidR="00D4087F" w:rsidRPr="00CB7EE2">
        <w:rPr>
          <w:rFonts w:ascii="Arial" w:hAnsi="Arial" w:cs="Arial"/>
          <w:i/>
          <w:sz w:val="20"/>
          <w:szCs w:val="20"/>
        </w:rPr>
        <w:t>)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</w:p>
    <w:p w14:paraId="5A667759" w14:textId="77777777" w:rsidR="00D4087F" w:rsidRPr="00CB7EE2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Ne glede na navedeno</w:t>
      </w:r>
      <w:r w:rsidR="004C22E0" w:rsidRPr="00CB7EE2">
        <w:rPr>
          <w:rFonts w:ascii="Arial" w:hAnsi="Arial" w:cs="Arial"/>
          <w:sz w:val="20"/>
          <w:szCs w:val="20"/>
        </w:rPr>
        <w:t>,</w:t>
      </w:r>
      <w:r w:rsidRPr="00CB7EE2">
        <w:rPr>
          <w:rFonts w:ascii="Arial" w:hAnsi="Arial" w:cs="Arial"/>
          <w:sz w:val="20"/>
          <w:szCs w:val="20"/>
        </w:rPr>
        <w:t xml:space="preserve"> se predložitev papirn</w:t>
      </w:r>
      <w:r w:rsidR="00D90380" w:rsidRPr="00CB7EE2">
        <w:rPr>
          <w:rFonts w:ascii="Arial" w:hAnsi="Arial" w:cs="Arial"/>
          <w:sz w:val="20"/>
          <w:szCs w:val="20"/>
        </w:rPr>
        <w:t>ih listin lahko opravi v kateri</w:t>
      </w:r>
      <w:r w:rsidRPr="00CB7EE2">
        <w:rPr>
          <w:rFonts w:ascii="Arial" w:hAnsi="Arial" w:cs="Arial"/>
          <w:sz w:val="20"/>
          <w:szCs w:val="20"/>
        </w:rPr>
        <w:t>koli podružnici garanta na območju Republike Slovenije.</w:t>
      </w:r>
      <w:r w:rsidRPr="00CB7EE2" w:rsidDel="00D4087F">
        <w:rPr>
          <w:rFonts w:ascii="Arial" w:hAnsi="Arial" w:cs="Arial"/>
          <w:sz w:val="20"/>
          <w:szCs w:val="20"/>
        </w:rPr>
        <w:t xml:space="preserve"> </w:t>
      </w:r>
    </w:p>
    <w:p w14:paraId="27FD7BA8" w14:textId="77777777" w:rsidR="0078678A" w:rsidRPr="00CB7EE2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  </w:t>
      </w:r>
    </w:p>
    <w:p w14:paraId="427DAC34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DATUM VELJAVNOSTI: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DD. MM. LLLL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</w:t>
      </w:r>
      <w:r w:rsidR="00992B7A" w:rsidRPr="00CB7EE2">
        <w:rPr>
          <w:rFonts w:ascii="Arial" w:hAnsi="Arial" w:cs="Arial"/>
          <w:i/>
          <w:sz w:val="20"/>
          <w:szCs w:val="20"/>
        </w:rPr>
        <w:t>še se datum zapadlosti 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A442E5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4B3A01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STRANKA, KI JE DOLŽNA PLAČATI STROŠKE: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</w:t>
      </w:r>
      <w:r w:rsidR="00992B7A" w:rsidRPr="00CB7EE2">
        <w:rPr>
          <w:rFonts w:ascii="Arial" w:hAnsi="Arial" w:cs="Arial"/>
          <w:i/>
          <w:sz w:val="20"/>
          <w:szCs w:val="20"/>
        </w:rPr>
        <w:t>vpiše se ime naročnika zavarovanja</w:t>
      </w:r>
      <w:r w:rsidRPr="00CB7EE2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0A1096C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3975FC28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Kot garant se </w:t>
      </w:r>
      <w:r w:rsidR="00D90380" w:rsidRPr="00CB7EE2">
        <w:rPr>
          <w:rFonts w:ascii="Arial" w:hAnsi="Arial" w:cs="Arial"/>
          <w:sz w:val="20"/>
          <w:szCs w:val="20"/>
        </w:rPr>
        <w:t>s tem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D90380" w:rsidRPr="00CB7EE2">
        <w:rPr>
          <w:rFonts w:ascii="Arial" w:hAnsi="Arial" w:cs="Arial"/>
          <w:sz w:val="20"/>
          <w:szCs w:val="20"/>
        </w:rPr>
        <w:t>zavarovanjem</w:t>
      </w:r>
      <w:r w:rsidRPr="00CB7EE2">
        <w:rPr>
          <w:rFonts w:ascii="Arial" w:hAnsi="Arial" w:cs="Arial"/>
          <w:sz w:val="20"/>
          <w:szCs w:val="20"/>
        </w:rPr>
        <w:t xml:space="preserve"> nepreklicno zavezujemo, da bomo upravičencu izplačali katerikoli z</w:t>
      </w:r>
      <w:r w:rsidR="00D90380" w:rsidRPr="00CB7EE2">
        <w:rPr>
          <w:rFonts w:ascii="Arial" w:hAnsi="Arial" w:cs="Arial"/>
          <w:sz w:val="20"/>
          <w:szCs w:val="20"/>
        </w:rPr>
        <w:t>nesek do višine zneska zavarovanja</w:t>
      </w:r>
      <w:r w:rsidRPr="00CB7EE2">
        <w:rPr>
          <w:rFonts w:ascii="Arial" w:hAnsi="Arial" w:cs="Arial"/>
          <w:sz w:val="20"/>
          <w:szCs w:val="20"/>
        </w:rPr>
        <w:t>, ko upravičenec predloži ustrezno zahtevo za plačilo v zgoraj navedeni obliki predložitve, p</w:t>
      </w:r>
      <w:r w:rsidR="00D90380" w:rsidRPr="00CB7EE2">
        <w:rPr>
          <w:rFonts w:ascii="Arial" w:hAnsi="Arial" w:cs="Arial"/>
          <w:sz w:val="20"/>
          <w:szCs w:val="20"/>
        </w:rPr>
        <w:t>odpisano s strani pooblaščenega(-ih) podpisnika</w:t>
      </w:r>
      <w:r w:rsidRPr="00CB7EE2">
        <w:rPr>
          <w:rFonts w:ascii="Arial" w:hAnsi="Arial" w:cs="Arial"/>
          <w:sz w:val="20"/>
          <w:szCs w:val="20"/>
        </w:rPr>
        <w:t>(-ov),</w:t>
      </w:r>
      <w:r w:rsidR="002F262A" w:rsidRPr="00CB7EE2">
        <w:rPr>
          <w:rFonts w:ascii="Arial" w:hAnsi="Arial" w:cs="Arial"/>
          <w:sz w:val="20"/>
          <w:szCs w:val="20"/>
        </w:rPr>
        <w:t xml:space="preserve"> skupaj z drugimi listinami, če so zgoraj naštete, </w:t>
      </w:r>
      <w:r w:rsidRPr="00CB7EE2">
        <w:rPr>
          <w:rFonts w:ascii="Arial" w:hAnsi="Arial" w:cs="Arial"/>
          <w:sz w:val="20"/>
          <w:szCs w:val="20"/>
        </w:rPr>
        <w:t xml:space="preserve">ter v vsakem primeru skupaj z izjavo upravičenca, ki je bodisi vključena v samo besedilo zahteve za plačilo bodisi na ločeni podpisani listini, ki je priložena zahtevi za plačilo ali se nanjo sklicuje, in v kateri je navedeno, v kakšnem smislu naročnik </w:t>
      </w:r>
      <w:r w:rsidR="00D90380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ni izpolnil svojih obveznosti iz osnovnega posla.</w:t>
      </w:r>
    </w:p>
    <w:p w14:paraId="7E576185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79452718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Katerokoli zahtevo za plačilo po </w:t>
      </w:r>
      <w:r w:rsidR="00D90380" w:rsidRPr="00CB7EE2">
        <w:rPr>
          <w:rFonts w:ascii="Arial" w:hAnsi="Arial" w:cs="Arial"/>
          <w:sz w:val="20"/>
          <w:szCs w:val="20"/>
        </w:rPr>
        <w:t xml:space="preserve">tem zavarovanju </w:t>
      </w:r>
      <w:r w:rsidRPr="00CB7EE2">
        <w:rPr>
          <w:rFonts w:ascii="Arial" w:hAnsi="Arial" w:cs="Arial"/>
          <w:sz w:val="20"/>
          <w:szCs w:val="20"/>
        </w:rPr>
        <w:t xml:space="preserve">moramo prejeti na datum veljavnosti </w:t>
      </w:r>
      <w:r w:rsidR="00D90380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14:paraId="6CF9C69E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454581D3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Morebitne spore v zvezi s </w:t>
      </w:r>
      <w:r w:rsidR="00D90380" w:rsidRPr="00CB7EE2">
        <w:rPr>
          <w:rFonts w:ascii="Arial" w:hAnsi="Arial" w:cs="Arial"/>
          <w:sz w:val="20"/>
          <w:szCs w:val="20"/>
        </w:rPr>
        <w:t>tem zavarovanjem</w:t>
      </w:r>
      <w:r w:rsidRPr="00CB7EE2">
        <w:rPr>
          <w:rFonts w:ascii="Arial" w:hAnsi="Arial" w:cs="Arial"/>
          <w:sz w:val="20"/>
          <w:szCs w:val="20"/>
        </w:rPr>
        <w:t xml:space="preserve"> rešuje stvarno pristojno sodišče v Ljubljani po slovenskem pravu.</w:t>
      </w:r>
    </w:p>
    <w:p w14:paraId="1692612F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08A70046" w14:textId="77777777" w:rsidR="0078678A" w:rsidRPr="00CB7EE2" w:rsidRDefault="00462BA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 </w:t>
      </w:r>
      <w:r w:rsidR="00D90380" w:rsidRPr="00CB7EE2">
        <w:rPr>
          <w:rFonts w:ascii="Arial" w:hAnsi="Arial" w:cs="Arial"/>
          <w:sz w:val="20"/>
          <w:szCs w:val="20"/>
        </w:rPr>
        <w:t>to zavarovanje</w:t>
      </w:r>
      <w:r w:rsidRPr="00CB7EE2">
        <w:rPr>
          <w:rFonts w:ascii="Arial" w:hAnsi="Arial" w:cs="Arial"/>
          <w:sz w:val="20"/>
          <w:szCs w:val="20"/>
        </w:rPr>
        <w:t xml:space="preserve"> veljajo Enotna pravila za garancije na poziv (EPGP) revizija iz leta 2010, izdana pri MTZ pod št. 758.</w:t>
      </w:r>
    </w:p>
    <w:p w14:paraId="09C239C0" w14:textId="77777777" w:rsidR="00CB7EE2" w:rsidRPr="00CB7EE2" w:rsidRDefault="00CB7EE2" w:rsidP="0078678A">
      <w:pPr>
        <w:jc w:val="both"/>
        <w:rPr>
          <w:rFonts w:ascii="Arial" w:hAnsi="Arial" w:cs="Arial"/>
          <w:sz w:val="20"/>
          <w:szCs w:val="20"/>
        </w:rPr>
      </w:pPr>
    </w:p>
    <w:p w14:paraId="7B2E36B0" w14:textId="77777777" w:rsidR="00CB7EE2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 xml:space="preserve">   </w:t>
      </w:r>
      <w:r w:rsidR="00CB7EE2" w:rsidRPr="00CB7EE2">
        <w:rPr>
          <w:rFonts w:ascii="Arial" w:hAnsi="Arial" w:cs="Arial"/>
          <w:sz w:val="20"/>
          <w:szCs w:val="20"/>
        </w:rPr>
        <w:t xml:space="preserve">  </w:t>
      </w:r>
      <w:r w:rsidRPr="00CB7EE2">
        <w:rPr>
          <w:rFonts w:ascii="Arial" w:hAnsi="Arial" w:cs="Arial"/>
          <w:sz w:val="20"/>
          <w:szCs w:val="20"/>
        </w:rPr>
        <w:t>garant</w:t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>(žig in podpis)</w:t>
      </w:r>
    </w:p>
    <w:p w14:paraId="36F50A21" w14:textId="77777777" w:rsidR="0078678A" w:rsidRPr="00CB7EE2" w:rsidRDefault="0078678A" w:rsidP="0074212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</w:p>
    <w:sectPr w:rsidR="0078678A" w:rsidRPr="00CB7EE2" w:rsidSect="00CB7EE2">
      <w:footerReference w:type="default" r:id="rId8"/>
      <w:pgSz w:w="11906" w:h="16838"/>
      <w:pgMar w:top="993" w:right="1417" w:bottom="1135" w:left="1417" w:header="708" w:footer="351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077935" w14:textId="77777777" w:rsidR="00220949" w:rsidRDefault="00220949">
      <w:r>
        <w:separator/>
      </w:r>
    </w:p>
  </w:endnote>
  <w:endnote w:type="continuationSeparator" w:id="0">
    <w:p w14:paraId="63A6676E" w14:textId="77777777" w:rsidR="00220949" w:rsidRDefault="00220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3FD5F" w14:textId="77777777" w:rsidR="00800340" w:rsidRPr="00AA04C3" w:rsidRDefault="00800340" w:rsidP="0086356B">
    <w:pPr>
      <w:pStyle w:val="Nog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CF5B68" w14:textId="77777777" w:rsidR="00220949" w:rsidRDefault="00220949">
      <w:r>
        <w:separator/>
      </w:r>
    </w:p>
  </w:footnote>
  <w:footnote w:type="continuationSeparator" w:id="0">
    <w:p w14:paraId="544BE4C4" w14:textId="77777777" w:rsidR="00220949" w:rsidRDefault="002209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15126998">
    <w:abstractNumId w:val="2"/>
  </w:num>
  <w:num w:numId="2" w16cid:durableId="19348941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162458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269C4"/>
    <w:rsid w:val="00027CA8"/>
    <w:rsid w:val="000640C1"/>
    <w:rsid w:val="000675F3"/>
    <w:rsid w:val="00094A59"/>
    <w:rsid w:val="000E3F73"/>
    <w:rsid w:val="001104A6"/>
    <w:rsid w:val="00144DD9"/>
    <w:rsid w:val="00153B84"/>
    <w:rsid w:val="00154FF6"/>
    <w:rsid w:val="0015735F"/>
    <w:rsid w:val="00172229"/>
    <w:rsid w:val="00190130"/>
    <w:rsid w:val="00194EA6"/>
    <w:rsid w:val="001A0BDA"/>
    <w:rsid w:val="001C23FC"/>
    <w:rsid w:val="001E7627"/>
    <w:rsid w:val="001F1D23"/>
    <w:rsid w:val="002040BF"/>
    <w:rsid w:val="00220949"/>
    <w:rsid w:val="0023521B"/>
    <w:rsid w:val="00241681"/>
    <w:rsid w:val="00245156"/>
    <w:rsid w:val="002607C7"/>
    <w:rsid w:val="00266AF4"/>
    <w:rsid w:val="00272023"/>
    <w:rsid w:val="002844B2"/>
    <w:rsid w:val="002C1165"/>
    <w:rsid w:val="002C294C"/>
    <w:rsid w:val="002E07FF"/>
    <w:rsid w:val="002E2A18"/>
    <w:rsid w:val="002F262A"/>
    <w:rsid w:val="00317102"/>
    <w:rsid w:val="0036090D"/>
    <w:rsid w:val="00366A81"/>
    <w:rsid w:val="00380F58"/>
    <w:rsid w:val="00390873"/>
    <w:rsid w:val="003C3D8B"/>
    <w:rsid w:val="003D0104"/>
    <w:rsid w:val="003F11BB"/>
    <w:rsid w:val="003F1523"/>
    <w:rsid w:val="00415AF5"/>
    <w:rsid w:val="00451508"/>
    <w:rsid w:val="00462BAA"/>
    <w:rsid w:val="00463EE8"/>
    <w:rsid w:val="00466932"/>
    <w:rsid w:val="00475AD7"/>
    <w:rsid w:val="004A236E"/>
    <w:rsid w:val="004A547E"/>
    <w:rsid w:val="004B1C2D"/>
    <w:rsid w:val="004B2289"/>
    <w:rsid w:val="004B5E72"/>
    <w:rsid w:val="004C22E0"/>
    <w:rsid w:val="004C47FA"/>
    <w:rsid w:val="004C6522"/>
    <w:rsid w:val="004C6F84"/>
    <w:rsid w:val="004E5C63"/>
    <w:rsid w:val="004F7C2D"/>
    <w:rsid w:val="00503527"/>
    <w:rsid w:val="00514A26"/>
    <w:rsid w:val="0052428E"/>
    <w:rsid w:val="005304A9"/>
    <w:rsid w:val="00560335"/>
    <w:rsid w:val="005668DD"/>
    <w:rsid w:val="00571DC9"/>
    <w:rsid w:val="005A1A49"/>
    <w:rsid w:val="005C14C3"/>
    <w:rsid w:val="005D69D7"/>
    <w:rsid w:val="005E451A"/>
    <w:rsid w:val="005F2E04"/>
    <w:rsid w:val="0062638A"/>
    <w:rsid w:val="0064035B"/>
    <w:rsid w:val="006435C4"/>
    <w:rsid w:val="00643F88"/>
    <w:rsid w:val="006467D8"/>
    <w:rsid w:val="00667B44"/>
    <w:rsid w:val="0067413A"/>
    <w:rsid w:val="00684FF6"/>
    <w:rsid w:val="006A5E29"/>
    <w:rsid w:val="006D1300"/>
    <w:rsid w:val="006D5C2D"/>
    <w:rsid w:val="006D63B5"/>
    <w:rsid w:val="006D6669"/>
    <w:rsid w:val="00716E51"/>
    <w:rsid w:val="007245BF"/>
    <w:rsid w:val="0073513B"/>
    <w:rsid w:val="0074212D"/>
    <w:rsid w:val="00757395"/>
    <w:rsid w:val="007839CB"/>
    <w:rsid w:val="0078678A"/>
    <w:rsid w:val="007935CD"/>
    <w:rsid w:val="007A3AC8"/>
    <w:rsid w:val="007B34BB"/>
    <w:rsid w:val="007E436A"/>
    <w:rsid w:val="007E5EE4"/>
    <w:rsid w:val="00800340"/>
    <w:rsid w:val="00817A40"/>
    <w:rsid w:val="008345D6"/>
    <w:rsid w:val="0085579A"/>
    <w:rsid w:val="0086356B"/>
    <w:rsid w:val="00885CBA"/>
    <w:rsid w:val="008B35B1"/>
    <w:rsid w:val="008C7898"/>
    <w:rsid w:val="008D140A"/>
    <w:rsid w:val="008D370F"/>
    <w:rsid w:val="008D77D9"/>
    <w:rsid w:val="0092372C"/>
    <w:rsid w:val="00935B15"/>
    <w:rsid w:val="00947378"/>
    <w:rsid w:val="00951571"/>
    <w:rsid w:val="00951790"/>
    <w:rsid w:val="009525E3"/>
    <w:rsid w:val="009763F3"/>
    <w:rsid w:val="00980795"/>
    <w:rsid w:val="00992B7A"/>
    <w:rsid w:val="009C679A"/>
    <w:rsid w:val="009F6DD4"/>
    <w:rsid w:val="00A05486"/>
    <w:rsid w:val="00A164A1"/>
    <w:rsid w:val="00A240CE"/>
    <w:rsid w:val="00A80B91"/>
    <w:rsid w:val="00AA04C3"/>
    <w:rsid w:val="00AA6F28"/>
    <w:rsid w:val="00AC0C54"/>
    <w:rsid w:val="00AC5CE6"/>
    <w:rsid w:val="00AC701A"/>
    <w:rsid w:val="00AE092F"/>
    <w:rsid w:val="00AF3C5B"/>
    <w:rsid w:val="00B04E55"/>
    <w:rsid w:val="00B240E7"/>
    <w:rsid w:val="00B2773A"/>
    <w:rsid w:val="00B84B3D"/>
    <w:rsid w:val="00B91335"/>
    <w:rsid w:val="00BA07FA"/>
    <w:rsid w:val="00BE76DA"/>
    <w:rsid w:val="00BF3C95"/>
    <w:rsid w:val="00BF6AD8"/>
    <w:rsid w:val="00C00D18"/>
    <w:rsid w:val="00C14075"/>
    <w:rsid w:val="00C354A2"/>
    <w:rsid w:val="00C931EC"/>
    <w:rsid w:val="00C93D81"/>
    <w:rsid w:val="00C94309"/>
    <w:rsid w:val="00C96878"/>
    <w:rsid w:val="00CA21E2"/>
    <w:rsid w:val="00CB35CB"/>
    <w:rsid w:val="00CB7EE2"/>
    <w:rsid w:val="00CC1B2B"/>
    <w:rsid w:val="00CC7418"/>
    <w:rsid w:val="00D123B0"/>
    <w:rsid w:val="00D23933"/>
    <w:rsid w:val="00D4087F"/>
    <w:rsid w:val="00D40C15"/>
    <w:rsid w:val="00D43EF5"/>
    <w:rsid w:val="00D553B3"/>
    <w:rsid w:val="00D71855"/>
    <w:rsid w:val="00D745E1"/>
    <w:rsid w:val="00D754F1"/>
    <w:rsid w:val="00D9016D"/>
    <w:rsid w:val="00D90380"/>
    <w:rsid w:val="00D97C5D"/>
    <w:rsid w:val="00DE08D9"/>
    <w:rsid w:val="00DE15F3"/>
    <w:rsid w:val="00E5708A"/>
    <w:rsid w:val="00E61FEC"/>
    <w:rsid w:val="00E623DA"/>
    <w:rsid w:val="00E81DA8"/>
    <w:rsid w:val="00E81DAD"/>
    <w:rsid w:val="00EA6159"/>
    <w:rsid w:val="00EC25B0"/>
    <w:rsid w:val="00EF6AB2"/>
    <w:rsid w:val="00F262CC"/>
    <w:rsid w:val="00F35D9F"/>
    <w:rsid w:val="00F422DE"/>
    <w:rsid w:val="00F5001B"/>
    <w:rsid w:val="00F75DF7"/>
    <w:rsid w:val="00F804DE"/>
    <w:rsid w:val="00F944AE"/>
    <w:rsid w:val="00FC5EA5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D15E2F"/>
  <w15:chartTrackingRefBased/>
  <w15:docId w15:val="{C3AA93AE-911D-40FE-B8D0-951AC9A0F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D9E4E-47F7-4219-9362-6A50E0E03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1</TotalTime>
  <Pages>1</Pages>
  <Words>473</Words>
  <Characters>2701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Mirjana Papež</cp:lastModifiedBy>
  <cp:revision>5</cp:revision>
  <cp:lastPrinted>2013-01-10T11:20:00Z</cp:lastPrinted>
  <dcterms:created xsi:type="dcterms:W3CDTF">2023-04-13T10:45:00Z</dcterms:created>
  <dcterms:modified xsi:type="dcterms:W3CDTF">2024-06-07T09:15:00Z</dcterms:modified>
</cp:coreProperties>
</file>